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80F5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MILTON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:rsidR="00C80F58" w:rsidRDefault="00C80F5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C80F58" w:rsidRDefault="00C80F5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0F58" w:rsidRDefault="00C80F5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0F58" w:rsidRDefault="00C80F5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ca.</w:t>
      </w: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>He was priest-scholar at Gog’s House.</w:t>
      </w:r>
    </w:p>
    <w:p w:rsidR="00C80F58" w:rsidRDefault="00C80F5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p.193)</w:t>
      </w:r>
    </w:p>
    <w:p w:rsidR="00C80F58" w:rsidRDefault="00C80F5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0F58" w:rsidRDefault="00C80F5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80F58" w:rsidRPr="00C80F58" w:rsidRDefault="00C80F58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C80F58" w:rsidRPr="00C80F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F58" w:rsidRDefault="00C80F58" w:rsidP="00564E3C">
      <w:pPr>
        <w:spacing w:after="0" w:line="240" w:lineRule="auto"/>
      </w:pPr>
      <w:r>
        <w:separator/>
      </w:r>
    </w:p>
  </w:endnote>
  <w:endnote w:type="continuationSeparator" w:id="0">
    <w:p w:rsidR="00C80F58" w:rsidRDefault="00C80F5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80F58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F58" w:rsidRDefault="00C80F58" w:rsidP="00564E3C">
      <w:pPr>
        <w:spacing w:after="0" w:line="240" w:lineRule="auto"/>
      </w:pPr>
      <w:r>
        <w:separator/>
      </w:r>
    </w:p>
  </w:footnote>
  <w:footnote w:type="continuationSeparator" w:id="0">
    <w:p w:rsidR="00C80F58" w:rsidRDefault="00C80F5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58"/>
    <w:rsid w:val="00372DC6"/>
    <w:rsid w:val="00564E3C"/>
    <w:rsid w:val="0064591D"/>
    <w:rsid w:val="00C80F5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2CBCF"/>
  <w15:chartTrackingRefBased/>
  <w15:docId w15:val="{3C55B1BF-68BC-4F38-8DA4-3BA16A217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2015-10-10T18:49:00Z</dcterms:created>
  <dcterms:modified xsi:type="dcterms:W3CDTF">2015-10-10T18:52:00Z</dcterms:modified>
</cp:coreProperties>
</file>